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2594"/>
        <w:gridCol w:w="7448"/>
        <w:gridCol w:w="1123"/>
        <w:gridCol w:w="455"/>
        <w:gridCol w:w="307"/>
        <w:gridCol w:w="1274"/>
        <w:gridCol w:w="1585"/>
        <w:gridCol w:w="64"/>
      </w:tblGrid>
      <w:tr w:rsidR="00604095" w:rsidTr="00604095">
        <w:trPr>
          <w:cantSplit/>
        </w:trPr>
        <w:tc>
          <w:tcPr>
            <w:tcW w:w="1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095" w:rsidRDefault="00604095" w:rsidP="006D2C32"/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095" w:rsidRDefault="00604095" w:rsidP="00604095">
            <w:pPr>
              <w:ind w:right="-108"/>
            </w:pPr>
            <w:r>
              <w:t>Приложение 1</w:t>
            </w:r>
          </w:p>
          <w:p w:rsidR="00604095" w:rsidRDefault="00604095" w:rsidP="00604095">
            <w:pPr>
              <w:ind w:right="-108"/>
            </w:pPr>
            <w:r>
              <w:t>к решению Саратовской</w:t>
            </w:r>
            <w:r>
              <w:br/>
              <w:t>городской Думы</w:t>
            </w:r>
          </w:p>
          <w:p w:rsidR="00604095" w:rsidRDefault="00604095" w:rsidP="00604095">
            <w:pPr>
              <w:ind w:right="-108"/>
            </w:pPr>
            <w:r>
              <w:t>от 27 октября 2023 года № 42-409</w:t>
            </w:r>
          </w:p>
        </w:tc>
      </w:tr>
      <w:tr w:rsidR="00604095" w:rsidTr="00604095">
        <w:trPr>
          <w:cantSplit/>
        </w:trPr>
        <w:tc>
          <w:tcPr>
            <w:tcW w:w="1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095" w:rsidRDefault="00604095" w:rsidP="006D2C32"/>
        </w:tc>
        <w:tc>
          <w:tcPr>
            <w:tcW w:w="3685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095" w:rsidRDefault="00604095" w:rsidP="006D2C32"/>
        </w:tc>
      </w:tr>
      <w:tr w:rsidR="00604095" w:rsidTr="00604095">
        <w:trPr>
          <w:cantSplit/>
        </w:trPr>
        <w:tc>
          <w:tcPr>
            <w:tcW w:w="1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095" w:rsidRDefault="00604095" w:rsidP="006D2C32"/>
        </w:tc>
        <w:tc>
          <w:tcPr>
            <w:tcW w:w="3685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095" w:rsidRDefault="00604095" w:rsidP="006D2C32"/>
        </w:tc>
      </w:tr>
      <w:tr w:rsidR="003528C6" w:rsidTr="00604095">
        <w:trPr>
          <w:gridAfter w:val="1"/>
          <w:wAfter w:w="64" w:type="dxa"/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95" w:rsidRDefault="00CC4595" w:rsidP="00FD6947"/>
          <w:p w:rsidR="00FD6947" w:rsidRDefault="00FD6947" w:rsidP="00FD6947"/>
          <w:p w:rsidR="00CC4595" w:rsidRDefault="00CC4595" w:rsidP="006D2C32">
            <w:pPr>
              <w:jc w:val="right"/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>
            <w:pPr>
              <w:jc w:val="right"/>
            </w:pPr>
          </w:p>
        </w:tc>
      </w:tr>
      <w:tr w:rsidR="003528C6" w:rsidTr="00604095">
        <w:trPr>
          <w:gridAfter w:val="1"/>
          <w:wAfter w:w="64" w:type="dxa"/>
          <w:cantSplit/>
        </w:trPr>
        <w:tc>
          <w:tcPr>
            <w:tcW w:w="147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095" w:rsidRDefault="00604095" w:rsidP="00CC4595"/>
          <w:p w:rsidR="00CC4595" w:rsidRDefault="00CC4595" w:rsidP="00CC4595"/>
          <w:p w:rsidR="003528C6" w:rsidRDefault="003528C6" w:rsidP="006D2C32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2023 год и на плановый период 2024 и 2025 годов</w:t>
            </w:r>
          </w:p>
        </w:tc>
      </w:tr>
      <w:tr w:rsidR="003528C6" w:rsidTr="00604095">
        <w:trPr>
          <w:gridAfter w:val="1"/>
          <w:wAfter w:w="64" w:type="dxa"/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8C6" w:rsidRDefault="003528C6" w:rsidP="006D2C32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8C6" w:rsidRDefault="003528C6" w:rsidP="006D2C32">
            <w:pPr>
              <w:jc w:val="center"/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8C6" w:rsidRDefault="003528C6" w:rsidP="006D2C32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8C6" w:rsidRDefault="003528C6" w:rsidP="006D2C32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8C6" w:rsidRDefault="003528C6" w:rsidP="006D2C32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8C6" w:rsidRDefault="003528C6" w:rsidP="006D2C32">
            <w:pPr>
              <w:jc w:val="center"/>
            </w:pPr>
          </w:p>
        </w:tc>
      </w:tr>
      <w:tr w:rsidR="003528C6" w:rsidTr="00604095">
        <w:trPr>
          <w:gridAfter w:val="1"/>
          <w:wAfter w:w="64" w:type="dxa"/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/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тыс. руб.</w:t>
            </w:r>
          </w:p>
        </w:tc>
      </w:tr>
      <w:tr w:rsidR="003528C6" w:rsidTr="00604095">
        <w:trPr>
          <w:gridAfter w:val="1"/>
          <w:wAfter w:w="64" w:type="dxa"/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C6" w:rsidRDefault="003528C6" w:rsidP="006D2C32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28C6" w:rsidRDefault="003528C6" w:rsidP="006D2C32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28C6" w:rsidRDefault="003528C6" w:rsidP="006D2C32">
            <w:pPr>
              <w:jc w:val="center"/>
            </w:pPr>
            <w:r>
              <w:t>2023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C6" w:rsidRDefault="003528C6" w:rsidP="006D2C32">
            <w:pPr>
              <w:jc w:val="center"/>
            </w:pPr>
            <w:r>
              <w:t>2024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C6" w:rsidRDefault="003528C6" w:rsidP="006D2C32">
            <w:pPr>
              <w:jc w:val="center"/>
            </w:pPr>
            <w:r>
              <w:t>2025 год</w:t>
            </w:r>
          </w:p>
        </w:tc>
      </w:tr>
      <w:tr w:rsidR="003528C6" w:rsidTr="00604095">
        <w:trPr>
          <w:gridAfter w:val="1"/>
          <w:wAfter w:w="64" w:type="dxa"/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C6" w:rsidRDefault="003528C6" w:rsidP="006D2C32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528C6" w:rsidRDefault="003528C6" w:rsidP="006D2C32"/>
        </w:tc>
        <w:tc>
          <w:tcPr>
            <w:tcW w:w="157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28C6" w:rsidRDefault="003528C6" w:rsidP="006D2C32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C6" w:rsidRDefault="003528C6" w:rsidP="006D2C32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C6" w:rsidRDefault="003528C6" w:rsidP="006D2C32"/>
        </w:tc>
      </w:tr>
    </w:tbl>
    <w:p w:rsidR="003528C6" w:rsidRPr="003528C6" w:rsidRDefault="003528C6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3528C6" w:rsidTr="003528C6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528C6" w:rsidRDefault="003528C6" w:rsidP="006D2C32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528C6" w:rsidRDefault="003528C6" w:rsidP="006D2C32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528C6" w:rsidRDefault="003528C6" w:rsidP="006D2C32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528C6" w:rsidRDefault="003528C6" w:rsidP="006D2C32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528C6" w:rsidRDefault="003528C6" w:rsidP="006D2C32">
            <w:pPr>
              <w:jc w:val="center"/>
            </w:pPr>
            <w:r>
              <w:t>5</w:t>
            </w:r>
          </w:p>
        </w:tc>
      </w:tr>
      <w:tr w:rsidR="003528C6" w:rsidTr="003528C6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528C6" w:rsidRDefault="003528C6" w:rsidP="006D2C32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11 590 895,0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11 794 585,1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12 566 002,4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7 500 000,0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7 727 473,0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8 371 813,0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7 500 000,0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7 727 473,0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8 371 813,0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98 200,0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86 752,8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86 752,8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98 200,0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86 752,8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86 752,8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272 114,0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291 414,0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303 286,0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rPr>
                <w:color w:val="FF0000"/>
              </w:rPr>
              <w:t>-2 000,0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8 299,0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8 548,0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35 226,0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37 072,0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39 099,0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238 888,0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246 043,0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255 639,0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2 535 019,0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2 644 671,0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2 756 111,0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lastRenderedPageBreak/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804 702,0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714 382,0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734 556,0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1 309 555,0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1 471 315,0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1 552 938,0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420 762,0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458 974,0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468 617,0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223 025,0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247 358,0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260 006,0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650 972,3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615 301,1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601 875,3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508 513,7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498 067,5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498 067,5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370 160,0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367 715,0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367 715,0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proofErr w:type="gramStart"/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41 435,0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33 435,0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33 435,0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128,4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127,2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127,2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96 790,3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96 790,3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96 790,3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lastRenderedPageBreak/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259,9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13 729,6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10 094,5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10 182,0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79 901,1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66 743,5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64 430,2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48 568,0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40 395,6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29 195,6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13 630,0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13 630,0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13 630,0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13 630,0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13 630,0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13 630,0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130 613,1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91 433,2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92 815,0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97 058,6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90 392,4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91 738,2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1 007,4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1 040,8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1 076,8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32 547,1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127 710,6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53 477,1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52 870,7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lastRenderedPageBreak/>
              <w:t xml:space="preserve">1 14 01040 04 0000 410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2 757,5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14 627,6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4 195,7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3 589,3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567,3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46 777,9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44 577,9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44 577,9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8 985,8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1 389,0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1 389,0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3 314,5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3 314,5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3 314,5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1 14 13040 04 0000 410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50 680,0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33 340,0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23 074,9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26 842,6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6 271,0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5 508,3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1 17 15020 04 0000 150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Инициативные платежи, зачисляемые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lastRenderedPageBreak/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22 822 006,5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14 829 074,0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12 837 809,6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22 865 353,4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14 829 074,0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12 837 809,6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11 611 936,9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6 415 027,7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4 425 115,3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4 412 138,5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1 377 546,2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439 405,8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267 707,1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2 02 25098 04 0000 150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2 02 25171 04 0000 150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 xml:space="preserve"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t>общеразвивающих</w:t>
            </w:r>
            <w:proofErr w:type="spellEnd"/>
            <w: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101,2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lastRenderedPageBreak/>
              <w:t xml:space="preserve">2 02 25172 04 0000 150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11 752,4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2 02 25213 04 0000 150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2 02 25243 04 0000 150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12 621,5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106,7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446 821,0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443 123,0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784 965,2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200 000,3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2 02 25394 04 0000 150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162 484,5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lastRenderedPageBreak/>
              <w:t xml:space="preserve">2 02 25401 04 0000 150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proofErr w:type="gramStart"/>
            <w: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  <w:proofErr w:type="gramEnd"/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1 226 878,2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2 261 105,7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1 714 227,7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7 034,9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2 02 25511 04 0000 150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16 824,9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99 895,5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6 654,0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41 059,7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355 618,1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178 000,0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2 02 25590 04 0000 150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3 542,3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2 02 25599 04 0000 150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2 700,0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2 02 25750 04 0000 150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236 155,4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2 02 29999 04 0073 150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5 800,4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lastRenderedPageBreak/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proofErr w:type="spellStart"/>
            <w:proofErr w:type="gramStart"/>
            <w:r>
              <w:t>C</w:t>
            </w:r>
            <w:proofErr w:type="gramEnd"/>
            <w:r>
              <w:t>убсидии</w:t>
            </w:r>
            <w:proofErr w:type="spellEnd"/>
            <w:r>
              <w:t xml:space="preserve">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496 380,0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 xml:space="preserve">Субсидии бюджетам городских округов области на развитие и увеличение пропускной </w:t>
            </w:r>
            <w:proofErr w:type="gramStart"/>
            <w:r>
              <w:t>способности сети автомобильных дорог общего пользования местного значения</w:t>
            </w:r>
            <w:proofErr w:type="gramEnd"/>
            <w:r>
              <w:t xml:space="preserve">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84 630,0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4 067,7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3 662,9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3 662,9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746 000,0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746 000,0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746 000,0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2 02 29999 04 0108 150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 xml:space="preserve">Субсидии бюджетам городских округов области на обеспечение условий для функционирования центров образования </w:t>
            </w:r>
            <w:proofErr w:type="spellStart"/>
            <w:proofErr w:type="gramStart"/>
            <w:r>
              <w:t>естественно-научной</w:t>
            </w:r>
            <w:proofErr w:type="spellEnd"/>
            <w:proofErr w:type="gramEnd"/>
            <w:r>
              <w:t xml:space="preserve"> и технологической направленностей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15 990,2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25 086,4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36 629,3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3 000,6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3 027,6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3 027,6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2 02 29999 04 0120 150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19 357,2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2 02 29999 04 0121 150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proofErr w:type="spellStart"/>
            <w:proofErr w:type="gramStart"/>
            <w:r>
              <w:t>C</w:t>
            </w:r>
            <w:proofErr w:type="gramEnd"/>
            <w:r>
              <w:t>убсидии</w:t>
            </w:r>
            <w:proofErr w:type="spellEnd"/>
            <w:r>
              <w:t xml:space="preserve"> бюджетам городских округов области на создание новых мест в общеобразовательных организациях в связи с ростом числа обучающихся, вызванным демографическим фактором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231 700,0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lastRenderedPageBreak/>
              <w:t xml:space="preserve">2 02 29999 04 0125 150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1 378 549,3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2 02 29999 04 0126 150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области на 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22 500,0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2 02 29999 04 0130 150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области на создание новых мест в общеобразовательных организациях (в целях опережающего финансового обеспечения расходных обязательств области)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202 987,7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2 02 29999 04 0133 150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Субсидии бюджетам городских округов области на 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48 918,0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2 02 29999 04 0134 150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 xml:space="preserve">Субсидии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</w:t>
            </w:r>
            <w:proofErr w:type="gramStart"/>
            <w:r>
              <w:t>программ развития жилищного строительства субъектов Российской Федерации</w:t>
            </w:r>
            <w:proofErr w:type="gramEnd"/>
            <w:r>
              <w:t>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8 704 215,1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8 154 727,9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8 162 258,1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5 019 828,1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4 802 177,5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4 802 177,5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12 216,0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12 216,0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12 216,0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5 638,2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5 638,2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5 638,2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2 819,1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2 819,1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2 819,1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37 117,9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37 117,9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37 117,9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31 009,9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31 009,9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31 009,9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10 468,5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10 468,5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10 468,5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315 234,9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315 934,9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171 974,9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186 724,2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112 634,6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113 023,0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113 023,0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19 212,4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19 212,4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19 212,4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proofErr w:type="gramStart"/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  <w:proofErr w:type="gramEnd"/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7 242,3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7 242,3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7 242,3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2 621 968,7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2 307 743,5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904,2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585,3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44 910,0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22 455,0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22 455,0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 xml:space="preserve"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t>контроля за</w:t>
            </w:r>
            <w:proofErr w:type="gramEnd"/>
            <w: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3 288,9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3 288,9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3 288,9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lastRenderedPageBreak/>
              <w:t xml:space="preserve">2 02 30024 04 0045 150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1 770,1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1 770,1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63,2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24,6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285 913,2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282 806,8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282 806,8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2 549 201,4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259 318,4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250 436,2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2 02 45179 04 0000 150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71 129,0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70 512,1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29 600,0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2 02 45454 04 0000 150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lastRenderedPageBreak/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132 434,6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2 02 49999 04 0032 150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52 032,0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2 02 49999 04 0043 150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Межбюджетные трансферты, передаваемые бюджетам городских округов области на реализацию мероприятий по строительству объектов физической культуры и 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284 853,4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179 924,1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2 02 49999 04 0067 150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 xml:space="preserve"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169 681,0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2 02 49999 04 0069 150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Межбюджетные трансферты, передаваемые бюджетам городских округов области на реализацию мероприятий по строительству крытых ледовых арен (ледовых дворцов)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86 000,0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 xml:space="preserve"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</w:t>
            </w:r>
            <w:proofErr w:type="spellStart"/>
            <w:r>
              <w:t>культурно-досугового</w:t>
            </w:r>
            <w:proofErr w:type="spellEnd"/>
            <w:r>
              <w:t xml:space="preserve"> типа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9 100,0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2 02 49999 04 0071 150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 xml:space="preserve">Межбюджетные трансферты, передаваемые бюджетам городских округов области на реконструкцию, капитальный ремонт объектов недвижимости, </w:t>
            </w:r>
            <w:proofErr w:type="spellStart"/>
            <w:r>
              <w:t>перепрофилируемых</w:t>
            </w:r>
            <w:proofErr w:type="spellEnd"/>
            <w:r>
              <w:t xml:space="preserve">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lastRenderedPageBreak/>
              <w:t xml:space="preserve">2 02 49999 04 0078 150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Межбюджетные трансферты, передаваемые бюджетам городских округов области на реализацию мероприятий по развитию инфраструктуры физической культуры и 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4 600,0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2 02 49999 04 0081 150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Межбюджетные трансферты, передаваемые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679 463,3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52 117,0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80 000,0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27 593,4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2 02 49999 04 0089 150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Межбюджетные трансферты, передаваемые бюджетам городских округов области на 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183 156,4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2 02 49999 04 0094 150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Межбюджетные трансферты, передаваемые бюджетам городских округов области на укрепление и модернизацию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lastRenderedPageBreak/>
              <w:t xml:space="preserve">2 02 49999 04 0096 150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Межбюджетные трансферты, передаваемые бюджетам городских округов области на устройство "спортивного ядра" на территории образовательного учреждения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2 02 49999 04 0100 150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Межбюджетные трансферты, передаваемые бюджетам городских округов области на 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16 441,3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2 02 49999 04 0104 150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Межбюджетные трансферты, передаваемые бюджетам городских округов области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</w:t>
            </w:r>
            <w:proofErr w:type="gramStart"/>
            <w:r>
              <w:t>.Ж</w:t>
            </w:r>
            <w:proofErr w:type="gramEnd"/>
            <w:r>
              <w:t xml:space="preserve">асминный, </w:t>
            </w:r>
            <w:proofErr w:type="spellStart"/>
            <w:r>
              <w:t>п.Рейник</w:t>
            </w:r>
            <w:proofErr w:type="spellEnd"/>
            <w:r>
              <w:t xml:space="preserve"> муниципального образования «Город Саратов»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704,1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704,1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3528C6" w:rsidRDefault="003528C6" w:rsidP="006D2C32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rPr>
                <w:color w:val="FF0000"/>
              </w:rPr>
              <w:t>-44 051,0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528C6" w:rsidRDefault="003528C6" w:rsidP="006D2C32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528C6" w:rsidRDefault="003528C6" w:rsidP="006D2C32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rPr>
                <w:color w:val="FF0000"/>
              </w:rPr>
              <w:t>-44 051,0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 </w:t>
            </w:r>
          </w:p>
        </w:tc>
      </w:tr>
      <w:tr w:rsidR="003528C6" w:rsidTr="003528C6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34 412 901,5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>
            <w:pPr>
              <w:jc w:val="right"/>
            </w:pPr>
            <w:r>
              <w:t>26 623 659,1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8C6" w:rsidRDefault="003528C6" w:rsidP="006D2C32">
            <w:pPr>
              <w:jc w:val="right"/>
            </w:pPr>
            <w:r>
              <w:t>25 403 812,0</w:t>
            </w:r>
          </w:p>
        </w:tc>
      </w:tr>
      <w:tr w:rsidR="003528C6" w:rsidTr="003528C6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/>
        </w:tc>
      </w:tr>
      <w:tr w:rsidR="003528C6" w:rsidTr="003528C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C6" w:rsidRDefault="003528C6" w:rsidP="006D2C32"/>
        </w:tc>
      </w:tr>
    </w:tbl>
    <w:p w:rsidR="00E2598B" w:rsidRPr="003528C6" w:rsidRDefault="00E2598B" w:rsidP="00604095"/>
    <w:sectPr w:rsidR="00E2598B" w:rsidRPr="003528C6" w:rsidSect="00CC4595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0CC" w:rsidRDefault="003320CC" w:rsidP="003528C6">
      <w:r>
        <w:separator/>
      </w:r>
    </w:p>
  </w:endnote>
  <w:endnote w:type="continuationSeparator" w:id="1">
    <w:p w:rsidR="003320CC" w:rsidRDefault="003320CC" w:rsidP="00352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0CC" w:rsidRDefault="003320CC" w:rsidP="003528C6">
      <w:r>
        <w:separator/>
      </w:r>
    </w:p>
  </w:footnote>
  <w:footnote w:type="continuationSeparator" w:id="1">
    <w:p w:rsidR="003320CC" w:rsidRDefault="003320CC" w:rsidP="003528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8C6" w:rsidRDefault="002435F3" w:rsidP="00631C44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528C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528C6" w:rsidRDefault="003528C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8C6" w:rsidRDefault="002435F3" w:rsidP="00631C44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528C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D6947">
      <w:rPr>
        <w:rStyle w:val="a9"/>
        <w:noProof/>
      </w:rPr>
      <w:t>2</w:t>
    </w:r>
    <w:r>
      <w:rPr>
        <w:rStyle w:val="a9"/>
      </w:rPr>
      <w:fldChar w:fldCharType="end"/>
    </w:r>
  </w:p>
  <w:p w:rsidR="003528C6" w:rsidRDefault="003528C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3528C6"/>
    <w:rsid w:val="002435F3"/>
    <w:rsid w:val="002C3F39"/>
    <w:rsid w:val="003320CC"/>
    <w:rsid w:val="00346302"/>
    <w:rsid w:val="003528C6"/>
    <w:rsid w:val="00604095"/>
    <w:rsid w:val="006808C6"/>
    <w:rsid w:val="00871238"/>
    <w:rsid w:val="008E2A69"/>
    <w:rsid w:val="00A24CAF"/>
    <w:rsid w:val="00A914EF"/>
    <w:rsid w:val="00B912FD"/>
    <w:rsid w:val="00CC4595"/>
    <w:rsid w:val="00E2598B"/>
    <w:rsid w:val="00F6400A"/>
    <w:rsid w:val="00FD6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28C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28C6"/>
    <w:rPr>
      <w:color w:val="800080"/>
      <w:u w:val="single"/>
    </w:rPr>
  </w:style>
  <w:style w:type="paragraph" w:customStyle="1" w:styleId="xl63">
    <w:name w:val="xl63"/>
    <w:basedOn w:val="a"/>
    <w:rsid w:val="003528C6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3528C6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3528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352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3528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3528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352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3528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3528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3528C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3528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3528C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3528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3528C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3528C6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3528C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3528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3528C6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3528C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3528C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3528C6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3528C6"/>
    <w:pP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3528C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3528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3528C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3528C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3528C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3528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3528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3528C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3528C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352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3528C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3528C6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3528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3528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3528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0">
    <w:name w:val="xl100"/>
    <w:basedOn w:val="a"/>
    <w:rsid w:val="003528C6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101">
    <w:name w:val="xl101"/>
    <w:basedOn w:val="a"/>
    <w:rsid w:val="003528C6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2">
    <w:name w:val="xl102"/>
    <w:basedOn w:val="a"/>
    <w:rsid w:val="003528C6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528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528C6"/>
  </w:style>
  <w:style w:type="paragraph" w:styleId="a7">
    <w:name w:val="footer"/>
    <w:basedOn w:val="a"/>
    <w:link w:val="a8"/>
    <w:uiPriority w:val="99"/>
    <w:semiHidden/>
    <w:unhideWhenUsed/>
    <w:rsid w:val="003528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528C6"/>
  </w:style>
  <w:style w:type="character" w:styleId="a9">
    <w:name w:val="page number"/>
    <w:basedOn w:val="a0"/>
    <w:uiPriority w:val="99"/>
    <w:semiHidden/>
    <w:unhideWhenUsed/>
    <w:rsid w:val="003528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VEE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8</TotalTime>
  <Pages>16</Pages>
  <Words>4353</Words>
  <Characters>24814</Characters>
  <Application>Microsoft Office Word</Application>
  <DocSecurity>0</DocSecurity>
  <Lines>206</Lines>
  <Paragraphs>58</Paragraphs>
  <ScaleCrop>false</ScaleCrop>
  <Company/>
  <LinksUpToDate>false</LinksUpToDate>
  <CharactersWithSpaces>29109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MatveevaEO</dc:creator>
  <cp:lastModifiedBy>MnacakanynAM</cp:lastModifiedBy>
  <cp:revision>4</cp:revision>
  <dcterms:created xsi:type="dcterms:W3CDTF">2023-10-27T06:34:00Z</dcterms:created>
  <dcterms:modified xsi:type="dcterms:W3CDTF">2023-10-30T07:35:00Z</dcterms:modified>
</cp:coreProperties>
</file>